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28" w:rsidRDefault="00464E28" w:rsidP="002255CA">
      <w:pPr>
        <w:spacing w:after="0" w:line="360" w:lineRule="auto"/>
        <w:jc w:val="both"/>
        <w:rPr>
          <w:i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130.95pt;margin-top:-11.6pt;width:287.25pt;height:51.75pt;z-index:251656192" adj="2700">
            <v:textbox>
              <w:txbxContent>
                <w:p w:rsidR="00464E28" w:rsidRPr="00121E1F" w:rsidRDefault="00464E28" w:rsidP="00010A1C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121E1F">
                    <w:rPr>
                      <w:rFonts w:ascii="Cambria" w:hAnsi="Cambria"/>
                      <w:b/>
                      <w:i/>
                    </w:rPr>
                    <w:t>TÜRKÇE DERSİ</w:t>
                  </w:r>
                </w:p>
                <w:p w:rsidR="00464E28" w:rsidRPr="00121E1F" w:rsidRDefault="00464E28" w:rsidP="00010A1C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121E1F">
                    <w:rPr>
                      <w:rFonts w:ascii="Cambria" w:hAnsi="Cambria"/>
                      <w:b/>
                      <w:i/>
                    </w:rPr>
                    <w:t xml:space="preserve">SES BİLGİSİ –  SÖZCÜKTE ANLAM </w:t>
                  </w:r>
                </w:p>
              </w:txbxContent>
            </v:textbox>
          </v:shape>
        </w:pict>
      </w:r>
    </w:p>
    <w:p w:rsidR="00464E28" w:rsidRPr="001F2D09" w:rsidRDefault="00464E28" w:rsidP="001F2D09">
      <w:pPr>
        <w:spacing w:after="0" w:line="360" w:lineRule="auto"/>
        <w:jc w:val="both"/>
        <w:rPr>
          <w:b/>
          <w:i/>
        </w:rPr>
      </w:pPr>
      <w:r>
        <w:rPr>
          <w:b/>
          <w:i/>
        </w:rPr>
        <w:t xml:space="preserve">   </w:t>
      </w:r>
      <w:r w:rsidRPr="001F2D09">
        <w:rPr>
          <w:b/>
          <w:i/>
        </w:rPr>
        <w:t>ADIM</w:t>
      </w:r>
      <w:r w:rsidRPr="001F2D09">
        <w:rPr>
          <w:b/>
          <w:i/>
        </w:rPr>
        <w:tab/>
      </w:r>
      <w:r w:rsidRPr="001F2D09">
        <w:rPr>
          <w:b/>
          <w:i/>
        </w:rPr>
        <w:tab/>
        <w:t>:</w:t>
      </w:r>
    </w:p>
    <w:p w:rsidR="00464E28" w:rsidRDefault="00464E28" w:rsidP="001F2D09">
      <w:pPr>
        <w:spacing w:after="0" w:line="360" w:lineRule="auto"/>
        <w:jc w:val="both"/>
        <w:rPr>
          <w:b/>
          <w:i/>
        </w:rPr>
      </w:pPr>
      <w:r>
        <w:rPr>
          <w:b/>
          <w:i/>
        </w:rPr>
        <w:t xml:space="preserve">   </w:t>
      </w:r>
      <w:r w:rsidRPr="001F2D09">
        <w:rPr>
          <w:b/>
          <w:i/>
        </w:rPr>
        <w:t>SOYADIM</w:t>
      </w:r>
      <w:r w:rsidRPr="001F2D09">
        <w:rPr>
          <w:b/>
          <w:i/>
        </w:rPr>
        <w:tab/>
        <w:t xml:space="preserve">: </w:t>
      </w:r>
    </w:p>
    <w:p w:rsidR="00464E28" w:rsidRPr="001F2D09" w:rsidRDefault="00464E28" w:rsidP="001F2D09">
      <w:pPr>
        <w:spacing w:after="0" w:line="360" w:lineRule="auto"/>
        <w:jc w:val="both"/>
        <w:rPr>
          <w:b/>
          <w:i/>
        </w:rPr>
      </w:pPr>
    </w:p>
    <w:p w:rsidR="00464E28" w:rsidRDefault="00464E28" w:rsidP="000A46C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0A46C6">
        <w:rPr>
          <w:b/>
          <w:i/>
        </w:rPr>
        <w:t xml:space="preserve">Aşağıdaki </w:t>
      </w:r>
      <w:r>
        <w:rPr>
          <w:b/>
          <w:i/>
        </w:rPr>
        <w:t>kutucuklara ince ünlü harfleri ve kalın ünlü harfleri yazınız.</w:t>
      </w:r>
    </w:p>
    <w:p w:rsidR="00464E28" w:rsidRPr="000A46C6" w:rsidRDefault="00464E28" w:rsidP="000A46C6">
      <w:pPr>
        <w:spacing w:after="0" w:line="360" w:lineRule="auto"/>
        <w:jc w:val="center"/>
        <w:rPr>
          <w:b/>
          <w:i/>
        </w:rPr>
      </w:pPr>
      <w:r>
        <w:rPr>
          <w:noProof/>
          <w:lang w:eastAsia="tr-TR"/>
        </w:rPr>
        <w:pict>
          <v:roundrect id="_x0000_s1027" style="position:absolute;left:0;text-align:left;margin-left:141.8pt;margin-top:16.05pt;width:93.75pt;height:24pt;z-index:251658240" arcsize="10923f" filled="f"/>
        </w:pict>
      </w:r>
      <w:r>
        <w:rPr>
          <w:noProof/>
          <w:lang w:eastAsia="tr-TR"/>
        </w:rPr>
        <w:pict>
          <v:roundrect id="_x0000_s1028" style="position:absolute;left:0;text-align:left;margin-left:31.55pt;margin-top:16.05pt;width:93.75pt;height:24pt;z-index:251657216" arcsize="10923f" filled="f"/>
        </w:pict>
      </w:r>
      <w:r w:rsidRPr="000A46C6">
        <w:rPr>
          <w:b/>
          <w:i/>
        </w:rPr>
        <w:t xml:space="preserve">İnce Ünlüler </w:t>
      </w:r>
      <w:r w:rsidRPr="000A46C6">
        <w:rPr>
          <w:b/>
          <w:i/>
        </w:rPr>
        <w:tab/>
      </w:r>
      <w:r w:rsidRPr="000A46C6">
        <w:rPr>
          <w:b/>
          <w:i/>
        </w:rPr>
        <w:tab/>
        <w:t>Kalın Ünlüler</w:t>
      </w:r>
    </w:p>
    <w:p w:rsidR="00464E28" w:rsidRPr="000A46C6" w:rsidRDefault="00464E28" w:rsidP="000A46C6">
      <w:pPr>
        <w:pStyle w:val="ListParagraph"/>
        <w:spacing w:after="0" w:line="360" w:lineRule="auto"/>
        <w:ind w:left="360"/>
        <w:jc w:val="both"/>
        <w:rPr>
          <w:b/>
          <w:i/>
        </w:rPr>
      </w:pPr>
    </w:p>
    <w:p w:rsidR="00464E28" w:rsidRDefault="00464E28" w:rsidP="000A46C6">
      <w:pPr>
        <w:pStyle w:val="ListParagraph"/>
        <w:spacing w:after="0" w:line="360" w:lineRule="auto"/>
        <w:ind w:left="360"/>
        <w:jc w:val="both"/>
        <w:rPr>
          <w:b/>
          <w:i/>
        </w:rPr>
      </w:pPr>
    </w:p>
    <w:p w:rsidR="00464E28" w:rsidRPr="000A46C6" w:rsidRDefault="00464E28" w:rsidP="00CB5E0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0A46C6">
        <w:rPr>
          <w:b/>
          <w:i/>
        </w:rPr>
        <w:t xml:space="preserve">Aşağıdaki kelimeleri hecelerine ayırınız. 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>dayanışma</w:t>
      </w:r>
      <w:r w:rsidRPr="00A14DBA">
        <w:tab/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>dershane</w:t>
      </w:r>
      <w:r w:rsidRPr="00A14DBA">
        <w:tab/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 xml:space="preserve">öğrenci </w:t>
      </w:r>
      <w:r w:rsidRPr="00A14DBA">
        <w:tab/>
      </w:r>
      <w:r w:rsidRPr="00A14DBA">
        <w:tab/>
        <w:t>: … … … … … … … … … … … … … …</w:t>
      </w:r>
    </w:p>
    <w:p w:rsidR="00464E28" w:rsidRPr="00A14DBA" w:rsidRDefault="00464E28" w:rsidP="005968E6">
      <w:pPr>
        <w:pStyle w:val="ListParagraph"/>
        <w:spacing w:after="0" w:line="360" w:lineRule="auto"/>
        <w:ind w:left="360"/>
        <w:jc w:val="both"/>
      </w:pPr>
      <w:r w:rsidRPr="00A14DBA">
        <w:t xml:space="preserve">öğretmen </w:t>
      </w:r>
      <w:r w:rsidRPr="00A14DBA">
        <w:tab/>
      </w:r>
      <w:r w:rsidRPr="00A14DBA">
        <w:tab/>
        <w:t>: … … … … … … … … … … … … … …</w:t>
      </w:r>
    </w:p>
    <w:p w:rsidR="00464E28" w:rsidRPr="00A14DBA" w:rsidRDefault="00464E28" w:rsidP="005968E6">
      <w:pPr>
        <w:pStyle w:val="ListParagraph"/>
        <w:spacing w:after="0" w:line="360" w:lineRule="auto"/>
        <w:ind w:left="360"/>
        <w:jc w:val="both"/>
      </w:pPr>
      <w:r w:rsidRPr="00A14DBA">
        <w:t xml:space="preserve">yardımlaşma 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>yapılandırıcı</w:t>
      </w:r>
      <w:r w:rsidRPr="00A14DBA">
        <w:tab/>
        <w:t>: … … … … … … … … … … … … … …</w:t>
      </w:r>
    </w:p>
    <w:p w:rsidR="00464E28" w:rsidRPr="00CB5E01" w:rsidRDefault="00464E28" w:rsidP="00CB5E01">
      <w:pPr>
        <w:pStyle w:val="ListParagraph"/>
        <w:spacing w:after="0" w:line="360" w:lineRule="auto"/>
        <w:ind w:left="360"/>
        <w:jc w:val="both"/>
        <w:rPr>
          <w:b/>
        </w:rPr>
      </w:pPr>
    </w:p>
    <w:p w:rsidR="00464E28" w:rsidRPr="000A46C6" w:rsidRDefault="00464E28" w:rsidP="00A14DB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0A46C6">
        <w:rPr>
          <w:b/>
          <w:i/>
        </w:rPr>
        <w:t>Aşağıdaki hecelerden anlamlı sözcükler meydana getiriniz.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>ke – ba –sir – lı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 xml:space="preserve">hu – ri – cum – yet 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>ri – hür – yet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 xml:space="preserve">lık – ba – sız – ğım 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 xml:space="preserve">pa – em – ti </w:t>
      </w:r>
      <w:r w:rsidRPr="00A14DBA">
        <w:tab/>
        <w:t>: … … … … … … … … … … … … … …</w:t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</w:pPr>
      <w:r w:rsidRPr="00A14DBA">
        <w:t xml:space="preserve">sa – bil – yar – bil </w:t>
      </w:r>
      <w:r w:rsidRPr="00A14DBA">
        <w:tab/>
        <w:t>: … … … … … … … … … … … … … …</w:t>
      </w:r>
    </w:p>
    <w:p w:rsidR="00464E28" w:rsidRDefault="00464E28" w:rsidP="00A14DBA">
      <w:pPr>
        <w:spacing w:after="0" w:line="360" w:lineRule="auto"/>
        <w:jc w:val="both"/>
        <w:rPr>
          <w:b/>
        </w:rPr>
      </w:pPr>
    </w:p>
    <w:p w:rsidR="00464E28" w:rsidRDefault="00464E28" w:rsidP="00A14DB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0A46C6">
        <w:rPr>
          <w:b/>
          <w:i/>
        </w:rPr>
        <w:t xml:space="preserve">Aşağıdaki kutucuklarda yer alan sözcüklerden Büyük Ünlü Uyumu’na uyan kelimelerin bulunduğu kutucukları </w:t>
      </w:r>
      <w:r>
        <w:rPr>
          <w:b/>
          <w:i/>
        </w:rPr>
        <w:t>kırmızıya boyanız.</w:t>
      </w:r>
    </w:p>
    <w:p w:rsidR="00464E28" w:rsidRDefault="00464E28" w:rsidP="00032F25">
      <w:pPr>
        <w:pStyle w:val="ListParagraph"/>
        <w:spacing w:after="0" w:line="360" w:lineRule="auto"/>
        <w:ind w:left="360"/>
        <w:jc w:val="both"/>
        <w:rPr>
          <w:b/>
          <w:i/>
        </w:rPr>
      </w:pPr>
      <w:r>
        <w:rPr>
          <w:noProof/>
          <w:lang w:eastAsia="tr-TR"/>
        </w:rPr>
        <w:pict>
          <v:group id="_x0000_s1029" style="position:absolute;left:0;text-align:left;margin-left:37.55pt;margin-top:16.3pt;width:229.5pt;height:127.4pt;z-index:251659264" coordorigin="1035,13470" coordsize="4590,2548">
            <v:group id="_x0000_s1030" style="position:absolute;left:1035;top:13470;width:4590;height:375" coordorigin="1035,13065" coordsize="4590,375">
              <v:roundrect id="_x0000_s1031" style="position:absolute;left:1035;top:13065;width:1425;height:375" arcsize="10923f" filled="f"/>
              <v:roundrect id="_x0000_s1032" style="position:absolute;left:2595;top:13065;width:1425;height:375" arcsize="10923f" filled="f"/>
              <v:roundrect id="_x0000_s1033" style="position:absolute;left:4200;top:13065;width:1425;height:375" arcsize="10923f" filled="f"/>
            </v:group>
            <v:group id="_x0000_s1034" style="position:absolute;left:1035;top:14008;width:4590;height:375" coordorigin="1035,13065" coordsize="4590,375">
              <v:roundrect id="_x0000_s1035" style="position:absolute;left:1035;top:13065;width:1425;height:375" arcsize="10923f" filled="f"/>
              <v:roundrect id="_x0000_s1036" style="position:absolute;left:2595;top:13065;width:1425;height:375" arcsize="10923f" filled="f"/>
              <v:roundrect id="_x0000_s1037" style="position:absolute;left:4200;top:13065;width:1425;height:375" arcsize="10923f" filled="f"/>
            </v:group>
            <v:group id="_x0000_s1038" style="position:absolute;left:1035;top:14503;width:4590;height:375" coordorigin="1035,13065" coordsize="4590,375">
              <v:roundrect id="_x0000_s1039" style="position:absolute;left:1035;top:13065;width:1425;height:375" arcsize="10923f" filled="f"/>
              <v:roundrect id="_x0000_s1040" style="position:absolute;left:2595;top:13065;width:1425;height:375" arcsize="10923f" filled="f"/>
              <v:roundrect id="_x0000_s1041" style="position:absolute;left:4200;top:13065;width:1425;height:375" arcsize="10923f" filled="f"/>
            </v:group>
            <v:group id="_x0000_s1042" style="position:absolute;left:1035;top:15043;width:4590;height:375" coordorigin="1035,13065" coordsize="4590,375">
              <v:roundrect id="_x0000_s1043" style="position:absolute;left:1035;top:13065;width:1425;height:375" arcsize="10923f" filled="f"/>
              <v:roundrect id="_x0000_s1044" style="position:absolute;left:2595;top:13065;width:1425;height:375" arcsize="10923f" filled="f"/>
              <v:roundrect id="_x0000_s1045" style="position:absolute;left:4200;top:13065;width:1425;height:375" arcsize="10923f" filled="f"/>
            </v:group>
            <v:group id="_x0000_s1046" style="position:absolute;left:1035;top:15643;width:4590;height:375" coordorigin="1035,13065" coordsize="4590,375">
              <v:roundrect id="_x0000_s1047" style="position:absolute;left:1035;top:13065;width:1425;height:375" arcsize="10923f" filled="f"/>
              <v:roundrect id="_x0000_s1048" style="position:absolute;left:2595;top:13065;width:1425;height:375" arcsize="10923f" filled="f"/>
              <v:roundrect id="_x0000_s1049" style="position:absolute;left:4200;top:13065;width:1425;height:375" arcsize="10923f" filled="f"/>
            </v:group>
          </v:group>
        </w:pict>
      </w:r>
      <w:r w:rsidRPr="000A46C6">
        <w:rPr>
          <w:b/>
          <w:i/>
        </w:rPr>
        <w:t xml:space="preserve"> </w:t>
      </w:r>
    </w:p>
    <w:p w:rsidR="00464E28" w:rsidRDefault="00464E28" w:rsidP="00032F25">
      <w:pPr>
        <w:pStyle w:val="ListParagraph"/>
        <w:spacing w:after="0" w:line="480" w:lineRule="auto"/>
        <w:ind w:left="357"/>
        <w:jc w:val="center"/>
        <w:rPr>
          <w:b/>
          <w:i/>
        </w:rPr>
      </w:pPr>
      <w:r>
        <w:rPr>
          <w:b/>
          <w:i/>
        </w:rPr>
        <w:t xml:space="preserve">Merdiven </w:t>
      </w:r>
      <w:r>
        <w:rPr>
          <w:b/>
          <w:i/>
        </w:rPr>
        <w:tab/>
      </w:r>
      <w:r>
        <w:rPr>
          <w:b/>
          <w:i/>
        </w:rPr>
        <w:tab/>
        <w:t xml:space="preserve">Salatalık </w:t>
      </w:r>
      <w:r>
        <w:rPr>
          <w:b/>
          <w:i/>
        </w:rPr>
        <w:tab/>
        <w:t>Kitaplık</w:t>
      </w:r>
    </w:p>
    <w:p w:rsidR="00464E28" w:rsidRDefault="00464E28" w:rsidP="00032F25">
      <w:pPr>
        <w:pStyle w:val="ListParagraph"/>
        <w:spacing w:after="0" w:line="480" w:lineRule="auto"/>
        <w:ind w:left="357"/>
        <w:jc w:val="center"/>
        <w:rPr>
          <w:b/>
          <w:i/>
        </w:rPr>
      </w:pPr>
      <w:r>
        <w:rPr>
          <w:b/>
          <w:i/>
        </w:rPr>
        <w:t>Kahvehane</w:t>
      </w:r>
      <w:r>
        <w:rPr>
          <w:b/>
          <w:i/>
        </w:rPr>
        <w:tab/>
      </w:r>
      <w:r>
        <w:rPr>
          <w:b/>
          <w:i/>
        </w:rPr>
        <w:tab/>
        <w:t xml:space="preserve">Kılavuz </w:t>
      </w:r>
      <w:r>
        <w:rPr>
          <w:b/>
          <w:i/>
        </w:rPr>
        <w:tab/>
      </w:r>
      <w:r>
        <w:rPr>
          <w:b/>
          <w:i/>
        </w:rPr>
        <w:tab/>
        <w:t>Bilgisayar</w:t>
      </w:r>
    </w:p>
    <w:p w:rsidR="00464E28" w:rsidRDefault="00464E28" w:rsidP="00032F25">
      <w:pPr>
        <w:pStyle w:val="ListParagraph"/>
        <w:spacing w:after="0" w:line="480" w:lineRule="auto"/>
        <w:ind w:left="357"/>
        <w:jc w:val="center"/>
        <w:rPr>
          <w:b/>
          <w:i/>
        </w:rPr>
      </w:pPr>
      <w:r>
        <w:rPr>
          <w:b/>
          <w:i/>
        </w:rPr>
        <w:t xml:space="preserve">Trafik </w:t>
      </w:r>
      <w:r>
        <w:rPr>
          <w:b/>
          <w:i/>
        </w:rPr>
        <w:tab/>
      </w:r>
      <w:r>
        <w:rPr>
          <w:b/>
          <w:i/>
        </w:rPr>
        <w:tab/>
        <w:t>Tencere</w:t>
      </w:r>
      <w:r>
        <w:rPr>
          <w:b/>
          <w:i/>
        </w:rPr>
        <w:tab/>
        <w:t>Sincap</w:t>
      </w:r>
    </w:p>
    <w:p w:rsidR="00464E28" w:rsidRDefault="00464E28" w:rsidP="00032F25">
      <w:pPr>
        <w:pStyle w:val="ListParagraph"/>
        <w:spacing w:after="0" w:line="480" w:lineRule="auto"/>
        <w:ind w:left="357"/>
        <w:jc w:val="center"/>
        <w:rPr>
          <w:b/>
          <w:i/>
        </w:rPr>
      </w:pPr>
      <w:r>
        <w:rPr>
          <w:b/>
          <w:i/>
        </w:rPr>
        <w:t xml:space="preserve">Kırlangıç </w:t>
      </w:r>
      <w:r>
        <w:rPr>
          <w:b/>
          <w:i/>
        </w:rPr>
        <w:tab/>
      </w:r>
      <w:r>
        <w:rPr>
          <w:b/>
          <w:i/>
        </w:rPr>
        <w:tab/>
        <w:t xml:space="preserve">Penguen </w:t>
      </w:r>
      <w:r>
        <w:rPr>
          <w:b/>
          <w:i/>
        </w:rPr>
        <w:tab/>
        <w:t>Yumurta</w:t>
      </w:r>
    </w:p>
    <w:p w:rsidR="00464E28" w:rsidRDefault="00464E28" w:rsidP="00032F25">
      <w:pPr>
        <w:pStyle w:val="ListParagraph"/>
        <w:spacing w:after="0" w:line="480" w:lineRule="auto"/>
        <w:ind w:left="357"/>
        <w:jc w:val="center"/>
        <w:rPr>
          <w:b/>
          <w:i/>
        </w:rPr>
      </w:pPr>
      <w:r>
        <w:rPr>
          <w:b/>
          <w:i/>
        </w:rPr>
        <w:t xml:space="preserve">Mutfak </w:t>
      </w:r>
      <w:r>
        <w:rPr>
          <w:b/>
          <w:i/>
        </w:rPr>
        <w:tab/>
      </w:r>
      <w:r>
        <w:rPr>
          <w:b/>
          <w:i/>
        </w:rPr>
        <w:tab/>
        <w:t xml:space="preserve">Sandalye </w:t>
      </w:r>
      <w:r>
        <w:rPr>
          <w:b/>
          <w:i/>
        </w:rPr>
        <w:tab/>
        <w:t>Stadyum</w:t>
      </w:r>
    </w:p>
    <w:p w:rsidR="00464E28" w:rsidRDefault="00464E28" w:rsidP="000A46C6">
      <w:pPr>
        <w:pStyle w:val="ListParagraph"/>
        <w:spacing w:after="0" w:line="360" w:lineRule="auto"/>
        <w:ind w:left="360"/>
        <w:jc w:val="both"/>
        <w:rPr>
          <w:b/>
          <w:i/>
        </w:rPr>
      </w:pPr>
    </w:p>
    <w:p w:rsidR="00464E28" w:rsidRPr="009E0BB4" w:rsidRDefault="00464E28" w:rsidP="009E0BB4">
      <w:pPr>
        <w:pStyle w:val="ListParagraph"/>
        <w:spacing w:after="0" w:line="360" w:lineRule="auto"/>
        <w:ind w:left="360"/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TEST NO</w:t>
      </w:r>
      <w:r>
        <w:rPr>
          <w:b/>
          <w:i/>
        </w:rPr>
        <w:tab/>
      </w:r>
      <w:r w:rsidRPr="009E0BB4">
        <w:rPr>
          <w:b/>
          <w:i/>
        </w:rPr>
        <w:t>: 1</w:t>
      </w:r>
    </w:p>
    <w:p w:rsidR="00464E28" w:rsidRDefault="00464E28" w:rsidP="000A46C6">
      <w:pPr>
        <w:pStyle w:val="ListParagraph"/>
        <w:spacing w:after="0" w:line="360" w:lineRule="auto"/>
        <w:ind w:left="360"/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TARİH</w:t>
      </w:r>
      <w:r>
        <w:rPr>
          <w:b/>
          <w:i/>
        </w:rPr>
        <w:tab/>
        <w:t xml:space="preserve">:    14  /  02    /2011 </w:t>
      </w:r>
      <w:r>
        <w:rPr>
          <w:b/>
          <w:i/>
        </w:rPr>
        <w:tab/>
      </w:r>
    </w:p>
    <w:p w:rsidR="00464E28" w:rsidRPr="00A14DBA" w:rsidRDefault="00464E28" w:rsidP="00A14DBA">
      <w:pPr>
        <w:pStyle w:val="ListParagraph"/>
        <w:spacing w:after="0" w:line="360" w:lineRule="auto"/>
        <w:ind w:left="360"/>
        <w:jc w:val="both"/>
        <w:rPr>
          <w:b/>
        </w:rPr>
      </w:pPr>
    </w:p>
    <w:p w:rsidR="00464E28" w:rsidRPr="00CB5E01" w:rsidRDefault="00464E28" w:rsidP="00CB5E0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CB5E01">
        <w:rPr>
          <w:b/>
          <w:i/>
        </w:rPr>
        <w:t xml:space="preserve">Aşağıdaki dizelerdeki mısraların kaç heceden meydana geldiğini yanlarına yazınız. </w:t>
      </w:r>
    </w:p>
    <w:p w:rsidR="00464E28" w:rsidRDefault="00464E28" w:rsidP="00CB5E01">
      <w:pPr>
        <w:pStyle w:val="ListParagraph"/>
        <w:spacing w:after="0" w:line="360" w:lineRule="auto"/>
        <w:ind w:left="360"/>
        <w:jc w:val="both"/>
      </w:pPr>
    </w:p>
    <w:p w:rsidR="00464E28" w:rsidRDefault="00464E28" w:rsidP="00CB5E01">
      <w:pPr>
        <w:pStyle w:val="ListParagraph"/>
        <w:spacing w:after="0" w:line="360" w:lineRule="auto"/>
        <w:ind w:left="360"/>
        <w:jc w:val="both"/>
      </w:pPr>
      <w:r>
        <w:t>Korkma, sönmez bu şafaklarda yüzen al sancak;</w:t>
      </w:r>
      <w:r>
        <w:tab/>
        <w:t>(       )</w:t>
      </w:r>
    </w:p>
    <w:p w:rsidR="00464E28" w:rsidRDefault="00464E28" w:rsidP="00CB5E01">
      <w:pPr>
        <w:pStyle w:val="ListParagraph"/>
        <w:spacing w:after="0" w:line="360" w:lineRule="auto"/>
        <w:ind w:left="360"/>
        <w:jc w:val="both"/>
      </w:pPr>
      <w:r>
        <w:t>Sönmeden yurdumun üstünde tüten en son ocak.</w:t>
      </w:r>
      <w:r w:rsidRPr="00CB5E01">
        <w:t xml:space="preserve"> </w:t>
      </w:r>
      <w:r>
        <w:t>(       )</w:t>
      </w:r>
    </w:p>
    <w:p w:rsidR="00464E28" w:rsidRDefault="00464E28" w:rsidP="00CB5E01">
      <w:pPr>
        <w:pStyle w:val="ListParagraph"/>
        <w:spacing w:after="0" w:line="360" w:lineRule="auto"/>
        <w:ind w:left="360"/>
        <w:jc w:val="both"/>
      </w:pPr>
      <w:r>
        <w:t>O benim milletimin yıldızıdır, parlayacak;</w:t>
      </w:r>
      <w:r>
        <w:tab/>
      </w:r>
      <w:r>
        <w:tab/>
        <w:t>(       )</w:t>
      </w:r>
    </w:p>
    <w:p w:rsidR="00464E28" w:rsidRDefault="00464E28" w:rsidP="00CB5E01">
      <w:pPr>
        <w:pStyle w:val="ListParagraph"/>
        <w:spacing w:after="0" w:line="360" w:lineRule="auto"/>
        <w:ind w:left="360"/>
        <w:jc w:val="both"/>
      </w:pPr>
      <w:r>
        <w:t xml:space="preserve">O benimdir, o benim milletimindir ancak. </w:t>
      </w:r>
      <w:r>
        <w:tab/>
      </w:r>
      <w:r>
        <w:tab/>
        <w:t>(       )</w:t>
      </w:r>
    </w:p>
    <w:p w:rsidR="00464E28" w:rsidRDefault="00464E28" w:rsidP="00CB5E01">
      <w:pPr>
        <w:spacing w:after="0" w:line="360" w:lineRule="auto"/>
        <w:jc w:val="both"/>
      </w:pPr>
    </w:p>
    <w:p w:rsidR="00464E28" w:rsidRPr="00E6333A" w:rsidRDefault="00464E28" w:rsidP="00CB5E0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E6333A">
        <w:rPr>
          <w:b/>
          <w:i/>
        </w:rPr>
        <w:t xml:space="preserve">Aşağıdaki sözcüklerin sonuna belirtilen ekleri getirerek “Sert Sessizlerin Yumuşaması” kuralına uygun şekilde yeniden yazınız. </w:t>
      </w:r>
    </w:p>
    <w:p w:rsidR="00464E28" w:rsidRDefault="00464E28" w:rsidP="00222893">
      <w:pPr>
        <w:pStyle w:val="ListParagraph"/>
        <w:spacing w:after="0" w:line="360" w:lineRule="auto"/>
        <w:ind w:left="360"/>
        <w:jc w:val="both"/>
      </w:pPr>
      <w:r>
        <w:t xml:space="preserve">çorap – ı </w:t>
      </w:r>
      <w:r>
        <w:tab/>
        <w:t xml:space="preserve">: … … … … … </w:t>
      </w:r>
      <w:r>
        <w:tab/>
        <w:t xml:space="preserve">şurup – u       </w:t>
      </w:r>
      <w:r>
        <w:tab/>
        <w:t>: … … … … …</w:t>
      </w:r>
    </w:p>
    <w:p w:rsidR="00464E28" w:rsidRDefault="00464E28" w:rsidP="00222893">
      <w:pPr>
        <w:pStyle w:val="ListParagraph"/>
        <w:spacing w:after="0" w:line="360" w:lineRule="auto"/>
        <w:ind w:left="360"/>
        <w:jc w:val="both"/>
      </w:pPr>
      <w:r>
        <w:t xml:space="preserve">yüzük – ü </w:t>
      </w:r>
      <w:r>
        <w:tab/>
        <w:t>: … … … … …</w:t>
      </w:r>
      <w:r>
        <w:tab/>
        <w:t>kalp – e</w:t>
      </w:r>
      <w:r>
        <w:tab/>
        <w:t xml:space="preserve">         </w:t>
      </w:r>
      <w:r>
        <w:tab/>
        <w:t>: … … … … …</w:t>
      </w:r>
    </w:p>
    <w:p w:rsidR="00464E28" w:rsidRDefault="00464E28" w:rsidP="00222893">
      <w:pPr>
        <w:pStyle w:val="ListParagraph"/>
        <w:spacing w:after="0" w:line="360" w:lineRule="auto"/>
        <w:ind w:left="360"/>
        <w:jc w:val="both"/>
      </w:pPr>
      <w:r>
        <w:t xml:space="preserve">armut – u </w:t>
      </w:r>
      <w:r>
        <w:tab/>
        <w:t>: … … … … …</w:t>
      </w:r>
      <w:r>
        <w:tab/>
        <w:t xml:space="preserve">suluk – u       </w:t>
      </w:r>
      <w:r>
        <w:tab/>
        <w:t>: … … … … …</w:t>
      </w:r>
    </w:p>
    <w:p w:rsidR="00464E28" w:rsidRDefault="00464E28" w:rsidP="00222893">
      <w:pPr>
        <w:pStyle w:val="ListParagraph"/>
        <w:spacing w:after="0" w:line="360" w:lineRule="auto"/>
        <w:ind w:left="360"/>
        <w:jc w:val="both"/>
      </w:pPr>
      <w:r>
        <w:t xml:space="preserve">büyüteç – i </w:t>
      </w:r>
      <w:r>
        <w:tab/>
        <w:t>: … … … … …</w:t>
      </w:r>
      <w:r>
        <w:tab/>
        <w:t xml:space="preserve">simit – i         </w:t>
      </w:r>
      <w:r>
        <w:tab/>
        <w:t>: … … … … …</w:t>
      </w:r>
    </w:p>
    <w:p w:rsidR="00464E28" w:rsidRDefault="00464E28" w:rsidP="00222893">
      <w:pPr>
        <w:pStyle w:val="ListParagraph"/>
        <w:spacing w:after="0" w:line="360" w:lineRule="auto"/>
        <w:ind w:left="360"/>
        <w:jc w:val="both"/>
      </w:pPr>
      <w:r>
        <w:t>dolap – a</w:t>
      </w:r>
      <w:r>
        <w:tab/>
        <w:t>: … … … … …</w:t>
      </w:r>
      <w:r>
        <w:tab/>
        <w:t xml:space="preserve">mektup – a  </w:t>
      </w:r>
      <w:r>
        <w:tab/>
        <w:t>: … … … … …</w:t>
      </w:r>
    </w:p>
    <w:p w:rsidR="00464E28" w:rsidRDefault="00464E28" w:rsidP="00786623">
      <w:pPr>
        <w:jc w:val="both"/>
      </w:pPr>
    </w:p>
    <w:p w:rsidR="00464E28" w:rsidRPr="00E6333A" w:rsidRDefault="00464E28" w:rsidP="00F35AE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E6333A">
        <w:rPr>
          <w:b/>
          <w:i/>
        </w:rPr>
        <w:t xml:space="preserve">Aşağıdaki sözcüklerin sonuna belirtilen ekleri getirerek “Yumuşak Ünsüzlerin Sertleşmesi (Ünsüz Benzeşmesi)” kuralına uygun şekilde yeniden yazınız. 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Çalış – gan </w:t>
      </w:r>
      <w:r>
        <w:tab/>
        <w:t>: … … … … …</w:t>
      </w:r>
      <w:r>
        <w:tab/>
        <w:t xml:space="preserve">ilet – gi </w:t>
      </w:r>
      <w:r>
        <w:tab/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>Koltuk – da</w:t>
      </w:r>
      <w:r>
        <w:tab/>
        <w:t>: … … … … …</w:t>
      </w:r>
      <w:r>
        <w:tab/>
        <w:t xml:space="preserve">barışmış – dı </w:t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Bilet – ci </w:t>
      </w:r>
      <w:r>
        <w:tab/>
        <w:t>: … … … … …</w:t>
      </w:r>
      <w:r>
        <w:tab/>
        <w:t xml:space="preserve">süt – den </w:t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Uçak – da </w:t>
      </w:r>
      <w:r>
        <w:tab/>
        <w:t>: … … … … …</w:t>
      </w:r>
      <w:r>
        <w:tab/>
        <w:t xml:space="preserve">sınıf – dan </w:t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Küs – gün </w:t>
      </w:r>
      <w:r>
        <w:tab/>
        <w:t>: … … … … …</w:t>
      </w:r>
      <w:r>
        <w:tab/>
        <w:t xml:space="preserve">esnaf – dan </w:t>
      </w:r>
      <w:r>
        <w:tab/>
        <w:t>: … … … … …</w:t>
      </w:r>
    </w:p>
    <w:p w:rsidR="00464E28" w:rsidRDefault="00464E28" w:rsidP="00F35AE6">
      <w:pPr>
        <w:spacing w:after="0" w:line="360" w:lineRule="auto"/>
        <w:jc w:val="both"/>
      </w:pPr>
    </w:p>
    <w:p w:rsidR="00464E28" w:rsidRPr="00E6333A" w:rsidRDefault="00464E28" w:rsidP="00F35AE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E6333A">
        <w:rPr>
          <w:b/>
          <w:i/>
        </w:rPr>
        <w:t>Aşağıdaki sözcüklerin sonuna belirtilen ekleri getirerek “Ünlü Düşmesi (Hece Düşmesi)” kuralına uygun şekilde yeniden yazınız.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>Ağız – a</w:t>
      </w:r>
      <w:r>
        <w:tab/>
        <w:t>: … … … … …</w:t>
      </w:r>
      <w:r>
        <w:tab/>
        <w:t xml:space="preserve">burun – u </w:t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Alın – ı </w:t>
      </w:r>
      <w:r>
        <w:tab/>
        <w:t>: … … … … …</w:t>
      </w:r>
      <w:r>
        <w:tab/>
        <w:t xml:space="preserve">göğüs- ü </w:t>
      </w:r>
      <w:r>
        <w:tab/>
        <w:t>: … … … … …</w:t>
      </w:r>
    </w:p>
    <w:p w:rsidR="00464E28" w:rsidRDefault="00464E28" w:rsidP="00F35AE6">
      <w:pPr>
        <w:pStyle w:val="ListParagraph"/>
        <w:spacing w:after="0" w:line="360" w:lineRule="auto"/>
        <w:ind w:left="360"/>
        <w:jc w:val="both"/>
      </w:pPr>
      <w:r>
        <w:t xml:space="preserve">Karın – ı </w:t>
      </w:r>
      <w:r>
        <w:tab/>
        <w:t>: … … … … …</w:t>
      </w:r>
      <w:r>
        <w:tab/>
        <w:t xml:space="preserve">kesir – e </w:t>
      </w:r>
      <w:r>
        <w:tab/>
        <w:t>: … … … … …</w:t>
      </w:r>
    </w:p>
    <w:p w:rsidR="00464E28" w:rsidRPr="00FA4C53" w:rsidRDefault="00464E28" w:rsidP="00006C4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FA4C53">
        <w:rPr>
          <w:b/>
          <w:i/>
        </w:rPr>
        <w:t xml:space="preserve">Aşağıdaki “Eş Anlamlı Sözcükler”i eşleştiriniz. </w:t>
      </w:r>
    </w:p>
    <w:p w:rsidR="00464E28" w:rsidRDefault="00464E28" w:rsidP="00006C4D">
      <w:pPr>
        <w:pStyle w:val="ListParagraph"/>
        <w:spacing w:after="0" w:line="480" w:lineRule="auto"/>
        <w:ind w:left="357"/>
        <w:jc w:val="both"/>
      </w:pP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Vatan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Al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Sözcük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İtina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Okul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Misafir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Yemek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Yurt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Kara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Kelime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Beyaz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Yel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Kırmızı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Yanıt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Konuk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Öykü </w:t>
      </w:r>
      <w:r w:rsidRPr="009E0BB4">
        <w:rPr>
          <w:b/>
          <w:i/>
        </w:rPr>
        <w:tab/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Özen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Aş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Yıl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Siyah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Hatıra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Muallim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Fayda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Mektep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Rüzgâr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Sene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Cevap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Tayyare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>Vasıta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Ak </w:t>
      </w:r>
    </w:p>
    <w:p w:rsidR="00464E28" w:rsidRPr="009E0BB4" w:rsidRDefault="00464E28" w:rsidP="00006C4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Cümle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Talebe </w:t>
      </w:r>
    </w:p>
    <w:p w:rsidR="00464E28" w:rsidRPr="009E0BB4" w:rsidRDefault="00464E28" w:rsidP="00FA4C53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Hikâye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Yarar </w:t>
      </w:r>
    </w:p>
    <w:p w:rsidR="00464E28" w:rsidRPr="009E0BB4" w:rsidRDefault="00464E28" w:rsidP="00FA4C53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İsim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Araç</w:t>
      </w:r>
    </w:p>
    <w:p w:rsidR="00464E28" w:rsidRPr="009E0BB4" w:rsidRDefault="00464E28" w:rsidP="00FA4C53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Öğretmen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Anı </w:t>
      </w:r>
    </w:p>
    <w:p w:rsidR="00464E28" w:rsidRPr="009E0BB4" w:rsidRDefault="00464E28" w:rsidP="00FA4C53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Öğrenci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Ad </w:t>
      </w:r>
    </w:p>
    <w:p w:rsidR="00464E28" w:rsidRPr="009E0BB4" w:rsidRDefault="00464E28" w:rsidP="00FA4C53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Uçak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Tümce</w:t>
      </w:r>
    </w:p>
    <w:p w:rsidR="00464E28" w:rsidRPr="009E0BB4" w:rsidRDefault="00464E28" w:rsidP="00FA4C53">
      <w:pPr>
        <w:pStyle w:val="ListParagraph"/>
        <w:numPr>
          <w:ilvl w:val="0"/>
          <w:numId w:val="11"/>
        </w:numPr>
        <w:spacing w:after="0" w:line="480" w:lineRule="auto"/>
        <w:jc w:val="both"/>
        <w:rPr>
          <w:b/>
          <w:i/>
        </w:rPr>
      </w:pPr>
      <w:r w:rsidRPr="009E0BB4">
        <w:rPr>
          <w:b/>
          <w:i/>
        </w:rPr>
        <w:t xml:space="preserve">Doğa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Tabiat </w:t>
      </w:r>
    </w:p>
    <w:p w:rsidR="00464E28" w:rsidRDefault="00464E28" w:rsidP="00B36870">
      <w:pPr>
        <w:rPr>
          <w:rFonts w:ascii="Cambria" w:hAnsi="Cambria"/>
          <w:color w:val="C0C0C0"/>
          <w:sz w:val="16"/>
          <w:szCs w:val="16"/>
        </w:rPr>
      </w:pPr>
      <w:hyperlink r:id="rId7" w:history="1">
        <w:r>
          <w:rPr>
            <w:rStyle w:val="Hyperlink"/>
            <w:rFonts w:ascii="Cambria" w:hAnsi="Cambria"/>
            <w:color w:val="C0C0C0"/>
            <w:sz w:val="16"/>
            <w:szCs w:val="16"/>
          </w:rPr>
          <w:t>www.sorubak.com</w:t>
        </w:r>
      </w:hyperlink>
      <w:r>
        <w:rPr>
          <w:rFonts w:ascii="Cambria" w:hAnsi="Cambria"/>
          <w:color w:val="C0C0C0"/>
          <w:sz w:val="16"/>
          <w:szCs w:val="16"/>
        </w:rPr>
        <w:t xml:space="preserve"> </w:t>
      </w:r>
    </w:p>
    <w:p w:rsidR="00464E28" w:rsidRPr="009E0BB4" w:rsidRDefault="00464E28" w:rsidP="00006C4D">
      <w:pPr>
        <w:pStyle w:val="ListParagraph"/>
        <w:spacing w:after="0" w:line="360" w:lineRule="auto"/>
        <w:ind w:left="360"/>
        <w:jc w:val="both"/>
        <w:rPr>
          <w:b/>
          <w:i/>
        </w:rPr>
      </w:pPr>
    </w:p>
    <w:p w:rsidR="00464E28" w:rsidRPr="009E0BB4" w:rsidRDefault="00464E28" w:rsidP="00006C4D">
      <w:pPr>
        <w:pStyle w:val="ListParagraph"/>
        <w:spacing w:after="0" w:line="360" w:lineRule="auto"/>
        <w:ind w:left="360"/>
        <w:jc w:val="both"/>
        <w:rPr>
          <w:b/>
          <w:i/>
        </w:rPr>
      </w:pPr>
    </w:p>
    <w:p w:rsidR="00464E28" w:rsidRPr="009E0BB4" w:rsidRDefault="00464E28" w:rsidP="00FA4C5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  <w:i/>
        </w:rPr>
      </w:pPr>
      <w:r w:rsidRPr="009E0BB4">
        <w:rPr>
          <w:b/>
          <w:i/>
        </w:rPr>
        <w:t xml:space="preserve">Aşağıdaki “Zıt (Karşıt) Anlamlı Sözcükler”İ Eşleştiriniz.  </w:t>
      </w:r>
    </w:p>
    <w:p w:rsidR="00464E28" w:rsidRPr="009E0BB4" w:rsidRDefault="00464E28" w:rsidP="00FA4C53">
      <w:pPr>
        <w:spacing w:after="0" w:line="360" w:lineRule="auto"/>
        <w:jc w:val="both"/>
        <w:rPr>
          <w:b/>
          <w:i/>
        </w:rPr>
      </w:pP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Az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FA4C53">
        <w:rPr>
          <w:b/>
        </w:rPr>
        <w:t xml:space="preserve">(       ) </w:t>
      </w:r>
      <w:r w:rsidRPr="00FA4C53">
        <w:rPr>
          <w:b/>
          <w:i/>
        </w:rPr>
        <w:t xml:space="preserve"> </w:t>
      </w:r>
      <w:r w:rsidRPr="009E0BB4">
        <w:rPr>
          <w:b/>
          <w:i/>
        </w:rPr>
        <w:t xml:space="preserve"> Çirkin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Büyük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Genç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Yavaş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Yukarı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Doğru</w:t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Üzüntülü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İleri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Tembel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Alçak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Çok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Sıcak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Şişman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Güzel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Yalan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Uzun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Küçük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Sevinçli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Dar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Acı </w:t>
      </w:r>
      <w:r w:rsidRPr="009E0BB4">
        <w:rPr>
          <w:b/>
          <w:i/>
        </w:rPr>
        <w:tab/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</w:t>
      </w:r>
      <w:r w:rsidRPr="00FA4C53">
        <w:rPr>
          <w:b/>
        </w:rPr>
        <w:t xml:space="preserve"> </w:t>
      </w:r>
      <w:r w:rsidRPr="009E0BB4">
        <w:rPr>
          <w:b/>
          <w:i/>
        </w:rPr>
        <w:t xml:space="preserve"> Hızlı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Açık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Ağır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Yaşlı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Yanlış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Siyah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İnce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Zayıf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Geri </w:t>
      </w:r>
    </w:p>
    <w:p w:rsidR="00464E28" w:rsidRPr="009E0BB4" w:rsidRDefault="00464E28" w:rsidP="009E0BB4">
      <w:pPr>
        <w:pStyle w:val="ListParagraph"/>
        <w:numPr>
          <w:ilvl w:val="0"/>
          <w:numId w:val="12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Aşağı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Erkek </w:t>
      </w:r>
    </w:p>
    <w:p w:rsidR="00464E28" w:rsidRPr="009E0BB4" w:rsidRDefault="00464E28" w:rsidP="009E0BB4">
      <w:pPr>
        <w:pStyle w:val="ListParagraph"/>
        <w:numPr>
          <w:ilvl w:val="0"/>
          <w:numId w:val="13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Gerçek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Yüksek</w:t>
      </w:r>
    </w:p>
    <w:p w:rsidR="00464E28" w:rsidRPr="009E0BB4" w:rsidRDefault="00464E28" w:rsidP="009E0BB4">
      <w:pPr>
        <w:pStyle w:val="ListParagraph"/>
        <w:numPr>
          <w:ilvl w:val="0"/>
          <w:numId w:val="13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>Çalışkan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Kısa </w:t>
      </w:r>
    </w:p>
    <w:p w:rsidR="00464E28" w:rsidRPr="009E0BB4" w:rsidRDefault="00464E28" w:rsidP="009E0BB4">
      <w:pPr>
        <w:pStyle w:val="ListParagraph"/>
        <w:numPr>
          <w:ilvl w:val="0"/>
          <w:numId w:val="13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Geniş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Soğuk </w:t>
      </w:r>
    </w:p>
    <w:p w:rsidR="00464E28" w:rsidRPr="009E0BB4" w:rsidRDefault="00464E28" w:rsidP="009E0BB4">
      <w:pPr>
        <w:pStyle w:val="ListParagraph"/>
        <w:numPr>
          <w:ilvl w:val="0"/>
          <w:numId w:val="13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Kalın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Kapalı </w:t>
      </w:r>
    </w:p>
    <w:p w:rsidR="00464E28" w:rsidRPr="009E0BB4" w:rsidRDefault="00464E28" w:rsidP="009E0BB4">
      <w:pPr>
        <w:pStyle w:val="ListParagraph"/>
        <w:numPr>
          <w:ilvl w:val="0"/>
          <w:numId w:val="13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Hafif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 xml:space="preserve">(       )  Tatlı </w:t>
      </w:r>
    </w:p>
    <w:p w:rsidR="00464E28" w:rsidRPr="009E0BB4" w:rsidRDefault="00464E28" w:rsidP="009E0BB4">
      <w:pPr>
        <w:pStyle w:val="ListParagraph"/>
        <w:numPr>
          <w:ilvl w:val="0"/>
          <w:numId w:val="14"/>
        </w:numPr>
        <w:spacing w:after="0" w:line="480" w:lineRule="auto"/>
        <w:ind w:left="1068"/>
        <w:jc w:val="both"/>
        <w:rPr>
          <w:b/>
          <w:i/>
        </w:rPr>
      </w:pPr>
      <w:r w:rsidRPr="009E0BB4">
        <w:rPr>
          <w:b/>
          <w:i/>
        </w:rPr>
        <w:t xml:space="preserve">Kadın </w:t>
      </w:r>
      <w:r w:rsidRPr="009E0BB4">
        <w:rPr>
          <w:b/>
          <w:i/>
        </w:rPr>
        <w:tab/>
      </w:r>
      <w:r w:rsidRPr="009E0BB4">
        <w:rPr>
          <w:b/>
          <w:i/>
        </w:rPr>
        <w:tab/>
        <w:t>(       )  Beyaz</w:t>
      </w:r>
    </w:p>
    <w:sectPr w:rsidR="00464E28" w:rsidRPr="009E0BB4" w:rsidSect="00CB5E01">
      <w:headerReference w:type="default" r:id="rId8"/>
      <w:pgSz w:w="11906" w:h="16838"/>
      <w:pgMar w:top="1417" w:right="424" w:bottom="851" w:left="284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E28" w:rsidRDefault="00464E28" w:rsidP="002255CA">
      <w:pPr>
        <w:spacing w:after="0" w:line="240" w:lineRule="auto"/>
      </w:pPr>
      <w:r>
        <w:separator/>
      </w:r>
    </w:p>
  </w:endnote>
  <w:endnote w:type="continuationSeparator" w:id="0">
    <w:p w:rsidR="00464E28" w:rsidRDefault="00464E28" w:rsidP="00225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E28" w:rsidRDefault="00464E28" w:rsidP="002255CA">
      <w:pPr>
        <w:spacing w:after="0" w:line="240" w:lineRule="auto"/>
      </w:pPr>
      <w:r>
        <w:separator/>
      </w:r>
    </w:p>
  </w:footnote>
  <w:footnote w:type="continuationSeparator" w:id="0">
    <w:p w:rsidR="00464E28" w:rsidRDefault="00464E28" w:rsidP="00225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28" w:rsidRDefault="00464E28" w:rsidP="00595E0D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464E28" w:rsidRDefault="00464E2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BDF"/>
    <w:multiLevelType w:val="hybridMultilevel"/>
    <w:tmpl w:val="DEB2EDC4"/>
    <w:lvl w:ilvl="0" w:tplc="8A5A197C">
      <w:start w:val="18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9903D3"/>
    <w:multiLevelType w:val="hybridMultilevel"/>
    <w:tmpl w:val="5AC4810A"/>
    <w:lvl w:ilvl="0" w:tplc="DC46FDB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E5A4C7F"/>
    <w:multiLevelType w:val="hybridMultilevel"/>
    <w:tmpl w:val="E752E502"/>
    <w:lvl w:ilvl="0" w:tplc="159449FE">
      <w:start w:val="25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1003E"/>
    <w:multiLevelType w:val="hybridMultilevel"/>
    <w:tmpl w:val="20CA2808"/>
    <w:lvl w:ilvl="0" w:tplc="193C79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4F80F80"/>
    <w:multiLevelType w:val="hybridMultilevel"/>
    <w:tmpl w:val="4962A46C"/>
    <w:lvl w:ilvl="0" w:tplc="721C14D4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20756A2A"/>
    <w:multiLevelType w:val="hybridMultilevel"/>
    <w:tmpl w:val="3920D55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B12462"/>
    <w:multiLevelType w:val="hybridMultilevel"/>
    <w:tmpl w:val="0A802504"/>
    <w:lvl w:ilvl="0" w:tplc="964C4848">
      <w:start w:val="18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B766FB"/>
    <w:multiLevelType w:val="hybridMultilevel"/>
    <w:tmpl w:val="871A5270"/>
    <w:lvl w:ilvl="0" w:tplc="7CBCCB7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B632E1A"/>
    <w:multiLevelType w:val="hybridMultilevel"/>
    <w:tmpl w:val="F3B649FC"/>
    <w:lvl w:ilvl="0" w:tplc="A99E89E8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36EF1FDA"/>
    <w:multiLevelType w:val="hybridMultilevel"/>
    <w:tmpl w:val="710E987A"/>
    <w:lvl w:ilvl="0" w:tplc="BF80303A">
      <w:start w:val="25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364781"/>
    <w:multiLevelType w:val="hybridMultilevel"/>
    <w:tmpl w:val="F2902B9C"/>
    <w:lvl w:ilvl="0" w:tplc="440E3584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7EB193C"/>
    <w:multiLevelType w:val="hybridMultilevel"/>
    <w:tmpl w:val="7520D0E0"/>
    <w:lvl w:ilvl="0" w:tplc="CE529D7A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5D5F501E"/>
    <w:multiLevelType w:val="hybridMultilevel"/>
    <w:tmpl w:val="8F7E57FE"/>
    <w:lvl w:ilvl="0" w:tplc="041F0019">
      <w:start w:val="1"/>
      <w:numFmt w:val="lowerLetter"/>
      <w:lvlText w:val="%1."/>
      <w:lvlJc w:val="left"/>
      <w:pPr>
        <w:ind w:left="78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6459687B"/>
    <w:multiLevelType w:val="hybridMultilevel"/>
    <w:tmpl w:val="436E5678"/>
    <w:lvl w:ilvl="0" w:tplc="E94C8ED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BF5A6524">
      <w:start w:val="1"/>
      <w:numFmt w:val="lowerLetter"/>
      <w:lvlText w:val="%2."/>
      <w:lvlJc w:val="left"/>
      <w:pPr>
        <w:ind w:left="786" w:hanging="360"/>
      </w:pPr>
      <w:rPr>
        <w:rFonts w:ascii="Calibri" w:eastAsia="Times New Roman" w:hAnsi="Calibri"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1"/>
  </w:num>
  <w:num w:numId="8">
    <w:abstractNumId w:val="7"/>
  </w:num>
  <w:num w:numId="9">
    <w:abstractNumId w:val="12"/>
  </w:num>
  <w:num w:numId="10">
    <w:abstractNumId w:val="6"/>
  </w:num>
  <w:num w:numId="11">
    <w:abstractNumId w:val="2"/>
  </w:num>
  <w:num w:numId="12">
    <w:abstractNumId w:val="5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A92"/>
    <w:rsid w:val="00006C4D"/>
    <w:rsid w:val="00010A1C"/>
    <w:rsid w:val="00032F25"/>
    <w:rsid w:val="000A46C6"/>
    <w:rsid w:val="00121E1F"/>
    <w:rsid w:val="00160930"/>
    <w:rsid w:val="001F2D09"/>
    <w:rsid w:val="00222893"/>
    <w:rsid w:val="00223BA2"/>
    <w:rsid w:val="002255CA"/>
    <w:rsid w:val="002E2A92"/>
    <w:rsid w:val="00374533"/>
    <w:rsid w:val="003E4D64"/>
    <w:rsid w:val="00464E28"/>
    <w:rsid w:val="00544093"/>
    <w:rsid w:val="005454F0"/>
    <w:rsid w:val="00595E0D"/>
    <w:rsid w:val="005968E6"/>
    <w:rsid w:val="00610986"/>
    <w:rsid w:val="00646A36"/>
    <w:rsid w:val="00786623"/>
    <w:rsid w:val="007F31BE"/>
    <w:rsid w:val="009A0AF2"/>
    <w:rsid w:val="009E0BB4"/>
    <w:rsid w:val="00A14DBA"/>
    <w:rsid w:val="00B36870"/>
    <w:rsid w:val="00B41A4D"/>
    <w:rsid w:val="00CA512B"/>
    <w:rsid w:val="00CB5E01"/>
    <w:rsid w:val="00CB661F"/>
    <w:rsid w:val="00D35FDE"/>
    <w:rsid w:val="00D46B95"/>
    <w:rsid w:val="00D47FD8"/>
    <w:rsid w:val="00E07AD3"/>
    <w:rsid w:val="00E61D57"/>
    <w:rsid w:val="00E6333A"/>
    <w:rsid w:val="00F13A80"/>
    <w:rsid w:val="00F35AE6"/>
    <w:rsid w:val="00FA4C53"/>
    <w:rsid w:val="00FC2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2A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25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255C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25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55C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5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368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2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560</Words>
  <Characters>3198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ILICALAR İLKÖĞRETİM OKULU 5/A SINIFI ÇALIŞMA YAPRAKLARI </dc:title>
  <dc:subject/>
  <dc:creator>Rıza</dc:creator>
  <cp:keywords/>
  <dc:description/>
  <cp:lastModifiedBy>edanur</cp:lastModifiedBy>
  <cp:revision>3</cp:revision>
  <dcterms:created xsi:type="dcterms:W3CDTF">2011-02-13T17:23:00Z</dcterms:created>
  <dcterms:modified xsi:type="dcterms:W3CDTF">2011-02-22T19:28:00Z</dcterms:modified>
</cp:coreProperties>
</file>